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D57ADD" w:rsidRPr="00987DB5" w14:paraId="60C258B1" w14:textId="77777777" w:rsidTr="00EA5EC5">
        <w:tc>
          <w:tcPr>
            <w:tcW w:w="9498" w:type="dxa"/>
          </w:tcPr>
          <w:p w14:paraId="74AD2BAB" w14:textId="77777777" w:rsidR="00D57ADD" w:rsidRPr="00053BD0" w:rsidRDefault="00D57ADD" w:rsidP="00EA5EC5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63EC5E" wp14:editId="316F9AE8">
                  <wp:extent cx="514350" cy="647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713595" w14:textId="77777777" w:rsidR="00D57ADD" w:rsidRPr="00053BD0" w:rsidRDefault="00D57ADD" w:rsidP="00EA5EC5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C2175B6" w14:textId="77777777" w:rsidR="00D57ADD" w:rsidRDefault="00D57ADD" w:rsidP="00EA5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6AADA620" w14:textId="77777777" w:rsidR="00D57ADD" w:rsidRPr="00053BD0" w:rsidRDefault="00D57ADD" w:rsidP="00EA5EC5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22CAFFC1" w14:textId="77777777" w:rsidR="00D57ADD" w:rsidRPr="00053BD0" w:rsidRDefault="00D57ADD" w:rsidP="00EA5EC5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AD16661" w14:textId="411CEAB3" w:rsidR="00D57ADD" w:rsidRPr="00903890" w:rsidRDefault="00D57ADD" w:rsidP="00D57ADD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89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D14578B7F47447E09CFE98F0B3DAC9E2"/>
          </w:placeholder>
        </w:sdtPr>
        <w:sdtEndPr/>
        <w:sdtContent>
          <w:r w:rsidRPr="00903890">
            <w:rPr>
              <w:rFonts w:ascii="Times New Roman" w:hAnsi="Times New Roman"/>
              <w:sz w:val="28"/>
              <w:szCs w:val="28"/>
            </w:rPr>
            <w:t>10 марта 2025 года</w:t>
          </w:r>
        </w:sdtContent>
      </w:sdt>
      <w:r w:rsidRPr="0090389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129BDDA0114D41769104451A6AB2D98A"/>
          </w:placeholder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126</w:t>
          </w:r>
        </w:sdtContent>
      </w:sdt>
    </w:p>
    <w:p w14:paraId="6E51562D" w14:textId="77777777" w:rsidR="00D57ADD" w:rsidRPr="00053BD0" w:rsidRDefault="00D57ADD" w:rsidP="008B6E09">
      <w:pPr>
        <w:tabs>
          <w:tab w:val="left" w:pos="2835"/>
        </w:tabs>
        <w:spacing w:before="480" w:after="7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3801134A" w14:textId="77777777" w:rsidR="006B64F5" w:rsidRPr="00D84066" w:rsidRDefault="000110BC" w:rsidP="006B6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4066">
        <w:rPr>
          <w:rFonts w:ascii="Times New Roman" w:hAnsi="Times New Roman"/>
          <w:b/>
          <w:bCs/>
          <w:sz w:val="28"/>
          <w:szCs w:val="28"/>
        </w:rPr>
        <w:t>Об утве</w:t>
      </w:r>
      <w:r w:rsidR="006B64F5" w:rsidRPr="00D84066">
        <w:rPr>
          <w:rFonts w:ascii="Times New Roman" w:hAnsi="Times New Roman"/>
          <w:b/>
          <w:bCs/>
          <w:sz w:val="28"/>
          <w:szCs w:val="28"/>
        </w:rPr>
        <w:t>рждении муниципальной программы</w:t>
      </w:r>
    </w:p>
    <w:p w14:paraId="3E5EC3E4" w14:textId="77777777" w:rsidR="006B64F5" w:rsidRPr="00D84066" w:rsidRDefault="000110BC" w:rsidP="006B6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4066">
        <w:rPr>
          <w:rFonts w:ascii="Times New Roman" w:hAnsi="Times New Roman"/>
          <w:b/>
          <w:sz w:val="28"/>
          <w:szCs w:val="28"/>
        </w:rPr>
        <w:t xml:space="preserve">«Развитие </w:t>
      </w:r>
      <w:r w:rsidR="0056713D" w:rsidRPr="00D84066">
        <w:rPr>
          <w:rFonts w:ascii="Times New Roman" w:hAnsi="Times New Roman"/>
          <w:b/>
          <w:sz w:val="28"/>
          <w:szCs w:val="28"/>
        </w:rPr>
        <w:t>образования в</w:t>
      </w:r>
      <w:r w:rsidR="006B64F5" w:rsidRPr="00D84066">
        <w:rPr>
          <w:rFonts w:ascii="Times New Roman" w:hAnsi="Times New Roman"/>
          <w:b/>
          <w:sz w:val="28"/>
          <w:szCs w:val="28"/>
        </w:rPr>
        <w:t xml:space="preserve"> муниципальном образовании</w:t>
      </w:r>
    </w:p>
    <w:p w14:paraId="5B30626C" w14:textId="548DDAFE" w:rsidR="00CD31FE" w:rsidRPr="00D84066" w:rsidRDefault="0056713D" w:rsidP="006B6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4066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  <w:r w:rsidR="00716E29" w:rsidRPr="00D84066">
        <w:rPr>
          <w:rFonts w:ascii="Times New Roman" w:hAnsi="Times New Roman"/>
          <w:b/>
          <w:sz w:val="28"/>
          <w:szCs w:val="28"/>
        </w:rPr>
        <w:t>»</w:t>
      </w:r>
    </w:p>
    <w:p w14:paraId="6A3CB833" w14:textId="77777777" w:rsidR="00FF0F7B" w:rsidRPr="00D84066" w:rsidRDefault="00FF0F7B" w:rsidP="006B6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79342F6" w14:textId="1068B320" w:rsidR="00FC6C07" w:rsidRPr="00D84066" w:rsidRDefault="0056713D" w:rsidP="006B64F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>В соответствии со ст. 179 Бюджетного кодекса Российской Федерации, Порядком разработки, реализации и мониторинга муниципальных программ муниципального образования Ногликский</w:t>
      </w:r>
      <w:r w:rsidR="00B35B8B" w:rsidRPr="00D84066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D84066">
        <w:rPr>
          <w:rFonts w:ascii="Times New Roman" w:hAnsi="Times New Roman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B35B8B" w:rsidRPr="00D84066"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Pr="00D84066">
        <w:rPr>
          <w:rFonts w:ascii="Times New Roman" w:hAnsi="Times New Roman"/>
          <w:sz w:val="28"/>
          <w:szCs w:val="28"/>
        </w:rPr>
        <w:t xml:space="preserve">от </w:t>
      </w:r>
      <w:r w:rsidR="004438DB" w:rsidRPr="00D84066">
        <w:rPr>
          <w:rFonts w:ascii="Times New Roman" w:hAnsi="Times New Roman"/>
          <w:sz w:val="28"/>
          <w:szCs w:val="28"/>
        </w:rPr>
        <w:t>05</w:t>
      </w:r>
      <w:r w:rsidRPr="00D84066">
        <w:rPr>
          <w:rFonts w:ascii="Times New Roman" w:hAnsi="Times New Roman"/>
          <w:sz w:val="28"/>
          <w:szCs w:val="28"/>
        </w:rPr>
        <w:t>.0</w:t>
      </w:r>
      <w:r w:rsidR="004438DB" w:rsidRPr="00D84066">
        <w:rPr>
          <w:rFonts w:ascii="Times New Roman" w:hAnsi="Times New Roman"/>
          <w:sz w:val="28"/>
          <w:szCs w:val="28"/>
        </w:rPr>
        <w:t>2</w:t>
      </w:r>
      <w:r w:rsidRPr="00D84066">
        <w:rPr>
          <w:rFonts w:ascii="Times New Roman" w:hAnsi="Times New Roman"/>
          <w:sz w:val="28"/>
          <w:szCs w:val="28"/>
        </w:rPr>
        <w:t>.202</w:t>
      </w:r>
      <w:r w:rsidR="004438DB" w:rsidRPr="00D84066">
        <w:rPr>
          <w:rFonts w:ascii="Times New Roman" w:hAnsi="Times New Roman"/>
          <w:sz w:val="28"/>
          <w:szCs w:val="28"/>
        </w:rPr>
        <w:t>5</w:t>
      </w:r>
      <w:r w:rsidRPr="00D84066">
        <w:rPr>
          <w:rFonts w:ascii="Times New Roman" w:hAnsi="Times New Roman"/>
          <w:sz w:val="28"/>
          <w:szCs w:val="28"/>
        </w:rPr>
        <w:t xml:space="preserve"> № </w:t>
      </w:r>
      <w:r w:rsidR="004438DB" w:rsidRPr="00D84066">
        <w:rPr>
          <w:rFonts w:ascii="Times New Roman" w:hAnsi="Times New Roman"/>
          <w:sz w:val="28"/>
          <w:szCs w:val="28"/>
        </w:rPr>
        <w:t>3</w:t>
      </w:r>
      <w:r w:rsidRPr="00D84066">
        <w:rPr>
          <w:rFonts w:ascii="Times New Roman" w:hAnsi="Times New Roman"/>
          <w:sz w:val="28"/>
          <w:szCs w:val="28"/>
        </w:rPr>
        <w:t>9</w:t>
      </w:r>
      <w:r w:rsidR="002E5EDA" w:rsidRPr="00D84066">
        <w:rPr>
          <w:rFonts w:ascii="Times New Roman" w:hAnsi="Times New Roman"/>
          <w:sz w:val="28"/>
          <w:szCs w:val="28"/>
        </w:rPr>
        <w:t xml:space="preserve"> «Об утверждении Порядка разработки, реализации и мониторинга муниципальных программ муниципального образования Ногликский муниципальный округ Сахалинской области»</w:t>
      </w:r>
      <w:r w:rsidR="00FC6C07" w:rsidRPr="00D84066">
        <w:rPr>
          <w:rFonts w:ascii="Times New Roman" w:hAnsi="Times New Roman"/>
          <w:sz w:val="28"/>
          <w:szCs w:val="28"/>
        </w:rPr>
        <w:t xml:space="preserve">, ст. 36 Устава муниципального образования </w:t>
      </w:r>
      <w:r w:rsidR="00B35B8B" w:rsidRPr="00D84066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C6C07" w:rsidRPr="00D84066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 w:rsidRPr="00D84066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C6C07" w:rsidRPr="00D84066">
        <w:rPr>
          <w:rFonts w:ascii="Times New Roman" w:hAnsi="Times New Roman"/>
          <w:sz w:val="28"/>
          <w:szCs w:val="28"/>
        </w:rPr>
        <w:t xml:space="preserve"> </w:t>
      </w:r>
      <w:r w:rsidR="00FC6C07" w:rsidRPr="00D84066">
        <w:rPr>
          <w:rFonts w:ascii="Times New Roman" w:hAnsi="Times New Roman"/>
          <w:b/>
          <w:sz w:val="28"/>
          <w:szCs w:val="28"/>
        </w:rPr>
        <w:t>ПОСТАНОВЛЯЕТ:</w:t>
      </w:r>
    </w:p>
    <w:p w14:paraId="377C9C27" w14:textId="309BFD57" w:rsidR="00850A51" w:rsidRPr="00D84066" w:rsidRDefault="00850A51" w:rsidP="006B6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1. Утвердить муниципальную программу «Развитие образования </w:t>
      </w:r>
      <w:r w:rsidR="006B64F5" w:rsidRPr="00D84066">
        <w:rPr>
          <w:rFonts w:ascii="Times New Roman" w:hAnsi="Times New Roman"/>
          <w:sz w:val="28"/>
          <w:szCs w:val="28"/>
        </w:rPr>
        <w:br/>
      </w:r>
      <w:r w:rsidRPr="00D84066">
        <w:rPr>
          <w:rFonts w:ascii="Times New Roman" w:hAnsi="Times New Roman"/>
          <w:sz w:val="28"/>
          <w:szCs w:val="28"/>
        </w:rPr>
        <w:t>в муниципальном образовании Ногликский муниципальный округ Сахалинской области» (прилагается).</w:t>
      </w:r>
    </w:p>
    <w:p w14:paraId="5E1DBA2D" w14:textId="77777777" w:rsidR="00946B03" w:rsidRDefault="00850A51" w:rsidP="006B64F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>2. Признать утратившими силу</w:t>
      </w:r>
      <w:r w:rsidR="00946B03">
        <w:rPr>
          <w:rFonts w:ascii="Times New Roman" w:hAnsi="Times New Roman"/>
          <w:sz w:val="28"/>
          <w:szCs w:val="28"/>
        </w:rPr>
        <w:t>:</w:t>
      </w:r>
    </w:p>
    <w:p w14:paraId="29D09536" w14:textId="021051A4" w:rsidR="00B0367B" w:rsidRPr="00D84066" w:rsidRDefault="00946B03" w:rsidP="006B64F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850A51" w:rsidRPr="00D840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50A51" w:rsidRPr="00D84066">
        <w:rPr>
          <w:rFonts w:ascii="Times New Roman" w:hAnsi="Times New Roman"/>
          <w:sz w:val="28"/>
          <w:szCs w:val="28"/>
        </w:rPr>
        <w:t xml:space="preserve">остановления администрации муниципального образования </w:t>
      </w:r>
      <w:r w:rsidRPr="00946B03">
        <w:rPr>
          <w:rFonts w:ascii="Times New Roman" w:hAnsi="Times New Roman"/>
          <w:sz w:val="28"/>
          <w:szCs w:val="28"/>
        </w:rPr>
        <w:t>«Городской округ Ногликский»</w:t>
      </w:r>
      <w:r w:rsidR="00B0367B" w:rsidRPr="00D84066">
        <w:rPr>
          <w:rFonts w:ascii="Times New Roman" w:hAnsi="Times New Roman"/>
          <w:sz w:val="28"/>
          <w:szCs w:val="28"/>
        </w:rPr>
        <w:t>:</w:t>
      </w:r>
    </w:p>
    <w:p w14:paraId="41F910A8" w14:textId="758482CC" w:rsidR="00B0367B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bCs/>
          <w:sz w:val="28"/>
          <w:szCs w:val="28"/>
        </w:rPr>
        <w:t xml:space="preserve">- </w:t>
      </w:r>
      <w:r w:rsidR="00850A51" w:rsidRPr="00D84066">
        <w:rPr>
          <w:rFonts w:ascii="Times New Roman" w:hAnsi="Times New Roman"/>
          <w:bCs/>
          <w:sz w:val="28"/>
          <w:szCs w:val="28"/>
        </w:rPr>
        <w:t xml:space="preserve">от 13.04.2015 № 253 </w:t>
      </w:r>
      <w:r w:rsidR="00B0367B" w:rsidRPr="00D84066">
        <w:rPr>
          <w:rFonts w:ascii="Times New Roman" w:hAnsi="Times New Roman"/>
          <w:bCs/>
          <w:sz w:val="28"/>
          <w:szCs w:val="28"/>
        </w:rPr>
        <w:t xml:space="preserve">«Об утверждении муниципальной программы </w:t>
      </w:r>
      <w:r w:rsidR="00B0367B" w:rsidRPr="00D84066">
        <w:rPr>
          <w:rFonts w:ascii="Times New Roman" w:hAnsi="Times New Roman"/>
          <w:sz w:val="28"/>
          <w:szCs w:val="28"/>
        </w:rPr>
        <w:t xml:space="preserve">«Развитие образования в муниципальном образовании «Городской округ Ногликский» </w:t>
      </w:r>
      <w:r w:rsidR="00B0367B" w:rsidRPr="00D57ADD">
        <w:rPr>
          <w:rFonts w:ascii="Times New Roman" w:hAnsi="Times New Roman"/>
          <w:sz w:val="28"/>
          <w:szCs w:val="28"/>
        </w:rPr>
        <w:t>на период 2015-2020 годы»;</w:t>
      </w:r>
    </w:p>
    <w:p w14:paraId="0B00E748" w14:textId="5383EC43" w:rsidR="006E1826" w:rsidRPr="00D57ADD" w:rsidRDefault="002F455A" w:rsidP="006B64F5">
      <w:pPr>
        <w:pStyle w:val="aa"/>
        <w:rPr>
          <w:sz w:val="28"/>
          <w:szCs w:val="28"/>
        </w:rPr>
      </w:pPr>
      <w:r w:rsidRPr="00D57ADD">
        <w:rPr>
          <w:sz w:val="28"/>
          <w:szCs w:val="28"/>
        </w:rPr>
        <w:t xml:space="preserve">- </w:t>
      </w:r>
      <w:r w:rsidR="006E1826" w:rsidRPr="00D57ADD">
        <w:rPr>
          <w:sz w:val="28"/>
          <w:szCs w:val="28"/>
        </w:rPr>
        <w:t>от 09.07.2015 № 461 «</w:t>
      </w:r>
      <w:r w:rsidR="006E1826" w:rsidRPr="00D57ADD">
        <w:rPr>
          <w:bCs/>
          <w:sz w:val="28"/>
          <w:szCs w:val="28"/>
        </w:rPr>
        <w:t>О внесении изменений в муниципальную программу «Развитие образования в муниципальном образовании «Городской округ Ногликский» на период 2015-2020 годы в новой редакции»;</w:t>
      </w:r>
    </w:p>
    <w:p w14:paraId="3CB57E5D" w14:textId="678E30E8" w:rsidR="006E1826" w:rsidRPr="00D57ADD" w:rsidRDefault="002F455A" w:rsidP="006B64F5">
      <w:pPr>
        <w:pStyle w:val="aa"/>
        <w:rPr>
          <w:sz w:val="28"/>
          <w:szCs w:val="28"/>
        </w:rPr>
      </w:pPr>
      <w:r w:rsidRPr="00D57ADD">
        <w:rPr>
          <w:sz w:val="28"/>
          <w:szCs w:val="28"/>
        </w:rPr>
        <w:lastRenderedPageBreak/>
        <w:t xml:space="preserve">- </w:t>
      </w:r>
      <w:r w:rsidR="006E1826" w:rsidRPr="00D57ADD">
        <w:rPr>
          <w:sz w:val="28"/>
          <w:szCs w:val="28"/>
        </w:rPr>
        <w:t>от 27.08.2015 № 623 «</w:t>
      </w:r>
      <w:r w:rsidR="006E1826" w:rsidRPr="00D57ADD">
        <w:rPr>
          <w:bCs/>
          <w:sz w:val="28"/>
          <w:szCs w:val="28"/>
        </w:rPr>
        <w:t>О внесении изменений в муниципальную программу «Развитие образования в муниципальном образовании «Городской округ Ногликский» на период 2015-2020 годы в новой редакции»;</w:t>
      </w:r>
    </w:p>
    <w:p w14:paraId="19BD7B06" w14:textId="0AA28080" w:rsidR="006E1826" w:rsidRPr="00D57ADD" w:rsidRDefault="002F455A" w:rsidP="006B64F5">
      <w:pPr>
        <w:pStyle w:val="aa"/>
        <w:rPr>
          <w:sz w:val="28"/>
          <w:szCs w:val="28"/>
        </w:rPr>
      </w:pPr>
      <w:r w:rsidRPr="00D57ADD">
        <w:rPr>
          <w:sz w:val="28"/>
          <w:szCs w:val="28"/>
        </w:rPr>
        <w:t xml:space="preserve">- </w:t>
      </w:r>
      <w:r w:rsidR="006E1826" w:rsidRPr="00D57ADD">
        <w:rPr>
          <w:sz w:val="28"/>
          <w:szCs w:val="28"/>
        </w:rPr>
        <w:t>от 25.01.2016 № 22 «</w:t>
      </w:r>
      <w:r w:rsidR="006E1826" w:rsidRPr="00D57ADD">
        <w:rPr>
          <w:bCs/>
          <w:sz w:val="28"/>
          <w:szCs w:val="28"/>
        </w:rPr>
        <w:t>О внесении изменений в муниципальную программу «Развитие образования в муниципальном образовании «Городской округ Ногликский» на период 2015-2020»;</w:t>
      </w:r>
    </w:p>
    <w:p w14:paraId="1D702BAD" w14:textId="69358F4A" w:rsidR="00191313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31.08.2016 № 665 </w:t>
      </w:r>
      <w:r w:rsidR="00191313" w:rsidRPr="00D57ADD">
        <w:rPr>
          <w:rFonts w:ascii="Times New Roman" w:hAnsi="Times New Roman"/>
          <w:sz w:val="28"/>
          <w:szCs w:val="28"/>
        </w:rPr>
        <w:t>«</w:t>
      </w:r>
      <w:r w:rsidR="00191313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191313"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="00191313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4C23AD3D" w14:textId="789C02FB" w:rsidR="00E13C87" w:rsidRPr="00D57ADD" w:rsidRDefault="00E13C87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>- от 21.02.201</w:t>
      </w:r>
      <w:r w:rsidR="0004171B" w:rsidRPr="00D57ADD">
        <w:rPr>
          <w:rFonts w:ascii="Times New Roman" w:hAnsi="Times New Roman"/>
          <w:sz w:val="28"/>
          <w:szCs w:val="28"/>
        </w:rPr>
        <w:t>7</w:t>
      </w:r>
      <w:r w:rsidRPr="00D57ADD">
        <w:rPr>
          <w:rFonts w:ascii="Times New Roman" w:hAnsi="Times New Roman"/>
          <w:sz w:val="28"/>
          <w:szCs w:val="28"/>
        </w:rPr>
        <w:t xml:space="preserve"> № 137 «</w:t>
      </w:r>
      <w:r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605143C1" w14:textId="6886242B" w:rsidR="00E13C87" w:rsidRPr="00D57ADD" w:rsidRDefault="00E13C87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>- от 27.07.2017 № 494 «</w:t>
      </w:r>
      <w:r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4BDC7042" w14:textId="077709FC" w:rsidR="00191313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27.09.2017 № 702 </w:t>
      </w:r>
      <w:r w:rsidR="00191313" w:rsidRPr="00D57ADD">
        <w:rPr>
          <w:rFonts w:ascii="Times New Roman" w:hAnsi="Times New Roman"/>
          <w:sz w:val="28"/>
          <w:szCs w:val="28"/>
        </w:rPr>
        <w:t xml:space="preserve">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191313" w:rsidRPr="00D57ADD">
        <w:rPr>
          <w:rFonts w:ascii="Times New Roman" w:hAnsi="Times New Roman"/>
          <w:sz w:val="28"/>
          <w:szCs w:val="28"/>
        </w:rPr>
        <w:t>№ 253»;</w:t>
      </w:r>
    </w:p>
    <w:p w14:paraId="1D11E1FB" w14:textId="3C24EBE2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31.10.2017 № 844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7AE5FA87" w14:textId="1F86F64E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20.11.2017 № 941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507D3F01" w14:textId="6B52091E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>от 06.12.2017 № 1029 «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178BFAD4" w14:textId="0B73ACFD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27.02.2018 № 206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229A7760" w14:textId="2D12E5A2" w:rsidR="00E13C87" w:rsidRPr="00D57ADD" w:rsidRDefault="00E13C87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>- от 25.04.2018 № 422 «</w:t>
      </w:r>
      <w:r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3848451F" w14:textId="3B4ADA02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23.05.2018 № 486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027431A5" w14:textId="77777777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03.07.2018 № 630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41872994" w14:textId="77777777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12.09.2018 № 843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4142B5CE" w14:textId="77777777" w:rsidR="00E13C87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22.11.2018 № 1133 </w:t>
      </w:r>
      <w:r w:rsidR="00E13C87" w:rsidRPr="00D57ADD">
        <w:rPr>
          <w:rFonts w:ascii="Times New Roman" w:hAnsi="Times New Roman"/>
          <w:sz w:val="28"/>
          <w:szCs w:val="28"/>
        </w:rPr>
        <w:t>«</w:t>
      </w:r>
      <w:r w:rsidR="00E13C87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13C87"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="00E13C87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149D0AC6" w14:textId="1E82988F" w:rsidR="00EB4D54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6E1826" w:rsidRPr="00D57ADD">
        <w:rPr>
          <w:rFonts w:ascii="Times New Roman" w:hAnsi="Times New Roman"/>
          <w:sz w:val="28"/>
          <w:szCs w:val="28"/>
        </w:rPr>
        <w:t xml:space="preserve">от 25.12.2018 № </w:t>
      </w:r>
      <w:r w:rsidR="0004171B" w:rsidRPr="00D57ADD">
        <w:rPr>
          <w:rFonts w:ascii="Times New Roman" w:hAnsi="Times New Roman"/>
          <w:sz w:val="28"/>
          <w:szCs w:val="28"/>
        </w:rPr>
        <w:t xml:space="preserve">1255 </w:t>
      </w:r>
      <w:r w:rsidR="00EB4D54" w:rsidRPr="00D57ADD">
        <w:rPr>
          <w:rFonts w:ascii="Times New Roman" w:hAnsi="Times New Roman"/>
          <w:sz w:val="28"/>
          <w:szCs w:val="28"/>
        </w:rPr>
        <w:t>«</w:t>
      </w:r>
      <w:r w:rsidR="00EB4D54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B4D54"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="00EB4D54"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68B3CD1B" w14:textId="419A60E2" w:rsidR="00EB4D54" w:rsidRPr="00D57ADD" w:rsidRDefault="00EB4D54" w:rsidP="006B64F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>- от 19.04.2019 № 256 «</w:t>
      </w:r>
      <w:r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507F6007" w14:textId="1CBD353A" w:rsidR="00EB4D54" w:rsidRPr="00D57ADD" w:rsidRDefault="00EB4D54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>- от 16.05.2018 № 335 «</w:t>
      </w:r>
      <w:r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Pr="00D57ADD">
        <w:rPr>
          <w:rFonts w:ascii="Times New Roman" w:hAnsi="Times New Roman"/>
          <w:sz w:val="28"/>
          <w:szCs w:val="28"/>
        </w:rPr>
        <w:t xml:space="preserve">внесении изменений в муниципальную программу «Развитие образования в муниципальном образовании «Городской округ Ногликский» на период 2015-2020 годы, в новой редакции, утвержденную постановлением администрации муниципального образования «Городской округ Ногликский» </w:t>
      </w:r>
      <w:r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28F8707B" w14:textId="6CFC04F0" w:rsidR="00EB4D54" w:rsidRPr="00D57ADD" w:rsidRDefault="00EB4D54" w:rsidP="006B64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>- от 19.06.2019 № 463 «</w:t>
      </w:r>
      <w:r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«Городской округ Ногликский» </w:t>
      </w:r>
      <w:r w:rsidR="00D84066" w:rsidRPr="00D57ADD">
        <w:rPr>
          <w:rFonts w:ascii="Times New Roman" w:hAnsi="Times New Roman"/>
          <w:sz w:val="28"/>
          <w:szCs w:val="28"/>
        </w:rPr>
        <w:br/>
      </w:r>
      <w:r w:rsidRPr="00D57ADD">
        <w:rPr>
          <w:rFonts w:ascii="Times New Roman" w:hAnsi="Times New Roman"/>
          <w:bCs/>
          <w:sz w:val="28"/>
          <w:szCs w:val="28"/>
        </w:rPr>
        <w:t>от 13.04.2015 № 253»;</w:t>
      </w:r>
    </w:p>
    <w:p w14:paraId="1D5B8769" w14:textId="6DFCC99E" w:rsidR="00D00A82" w:rsidRPr="00D57ADD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5A04D4" w:rsidRPr="00D57ADD">
        <w:rPr>
          <w:rFonts w:ascii="Times New Roman" w:hAnsi="Times New Roman"/>
          <w:sz w:val="28"/>
          <w:szCs w:val="28"/>
        </w:rPr>
        <w:t xml:space="preserve">от 11.09.2019 № 691 </w:t>
      </w:r>
      <w:r w:rsidR="00EB4D54" w:rsidRPr="00D57ADD">
        <w:rPr>
          <w:rFonts w:ascii="Times New Roman" w:hAnsi="Times New Roman"/>
          <w:sz w:val="28"/>
          <w:szCs w:val="28"/>
        </w:rPr>
        <w:t xml:space="preserve">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EB4D54" w:rsidRPr="00D57ADD">
        <w:rPr>
          <w:rFonts w:ascii="Times New Roman" w:hAnsi="Times New Roman"/>
          <w:sz w:val="28"/>
          <w:szCs w:val="28"/>
        </w:rPr>
        <w:t>№ 253»;</w:t>
      </w:r>
    </w:p>
    <w:p w14:paraId="1789DED8" w14:textId="04B09D09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DD">
        <w:rPr>
          <w:rFonts w:ascii="Times New Roman" w:hAnsi="Times New Roman"/>
          <w:sz w:val="28"/>
          <w:szCs w:val="28"/>
        </w:rPr>
        <w:t xml:space="preserve">- </w:t>
      </w:r>
      <w:r w:rsidR="005A04D4" w:rsidRPr="00D57ADD">
        <w:rPr>
          <w:rFonts w:ascii="Times New Roman" w:hAnsi="Times New Roman"/>
          <w:sz w:val="28"/>
          <w:szCs w:val="28"/>
        </w:rPr>
        <w:t xml:space="preserve">от 19.06.2019 № 463 </w:t>
      </w:r>
      <w:r w:rsidR="006E1826" w:rsidRPr="00D57ADD">
        <w:rPr>
          <w:rFonts w:ascii="Times New Roman" w:hAnsi="Times New Roman"/>
          <w:sz w:val="28"/>
          <w:szCs w:val="28"/>
        </w:rPr>
        <w:t>«</w:t>
      </w:r>
      <w:r w:rsidR="00EC55D6" w:rsidRPr="00D57ADD">
        <w:rPr>
          <w:rFonts w:ascii="Times New Roman" w:hAnsi="Times New Roman"/>
          <w:bCs/>
          <w:sz w:val="28"/>
          <w:szCs w:val="28"/>
        </w:rPr>
        <w:t xml:space="preserve">О </w:t>
      </w:r>
      <w:r w:rsidR="00EC55D6" w:rsidRPr="00D57ADD">
        <w:rPr>
          <w:rFonts w:ascii="Times New Roman" w:hAnsi="Times New Roman"/>
          <w:sz w:val="28"/>
          <w:szCs w:val="28"/>
        </w:rPr>
        <w:t xml:space="preserve">внесении изменений в постановление администрации муниципального образования </w:t>
      </w:r>
      <w:r w:rsidR="00EC55D6" w:rsidRPr="00D84066">
        <w:rPr>
          <w:rFonts w:ascii="Times New Roman" w:hAnsi="Times New Roman"/>
          <w:sz w:val="28"/>
          <w:szCs w:val="28"/>
        </w:rPr>
        <w:t xml:space="preserve">«Городской округ Ногликский» </w:t>
      </w:r>
      <w:r w:rsidR="00EC55D6">
        <w:rPr>
          <w:rFonts w:ascii="Times New Roman" w:hAnsi="Times New Roman"/>
          <w:sz w:val="28"/>
          <w:szCs w:val="28"/>
        </w:rPr>
        <w:br/>
      </w:r>
      <w:r w:rsidR="00EC55D6" w:rsidRPr="00D84066">
        <w:rPr>
          <w:rFonts w:ascii="Times New Roman" w:hAnsi="Times New Roman"/>
          <w:bCs/>
          <w:sz w:val="28"/>
          <w:szCs w:val="28"/>
        </w:rPr>
        <w:t>от 13.04.2015 № 253</w:t>
      </w:r>
      <w:r w:rsidR="006E1826" w:rsidRPr="00D84066">
        <w:rPr>
          <w:rFonts w:ascii="Times New Roman" w:hAnsi="Times New Roman"/>
          <w:bCs/>
          <w:sz w:val="28"/>
          <w:szCs w:val="28"/>
        </w:rPr>
        <w:t>»;</w:t>
      </w:r>
    </w:p>
    <w:p w14:paraId="1135D0D9" w14:textId="09B68789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bCs/>
          <w:sz w:val="28"/>
          <w:szCs w:val="28"/>
        </w:rPr>
        <w:t xml:space="preserve">- </w:t>
      </w:r>
      <w:r w:rsidR="005A04D4" w:rsidRPr="00D84066">
        <w:rPr>
          <w:rFonts w:ascii="Times New Roman" w:hAnsi="Times New Roman"/>
          <w:sz w:val="28"/>
          <w:szCs w:val="28"/>
        </w:rPr>
        <w:t xml:space="preserve">от 28.11.2019 № 862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5899D019" w14:textId="4B28C0A7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5A04D4" w:rsidRPr="00D84066">
        <w:rPr>
          <w:rFonts w:ascii="Times New Roman" w:hAnsi="Times New Roman"/>
          <w:sz w:val="28"/>
          <w:szCs w:val="28"/>
        </w:rPr>
        <w:t xml:space="preserve">от 13.12.2019 № 896 «О внесении изменений в муниципальную программу «Развитие образования в муниципальном образовании «Городской </w:t>
      </w:r>
      <w:r w:rsidR="005A04D4" w:rsidRPr="00D84066">
        <w:rPr>
          <w:rFonts w:ascii="Times New Roman" w:hAnsi="Times New Roman"/>
          <w:sz w:val="28"/>
          <w:szCs w:val="28"/>
        </w:rPr>
        <w:lastRenderedPageBreak/>
        <w:t xml:space="preserve">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1FD142EC" w14:textId="1D01D648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5A04D4" w:rsidRPr="00D84066">
        <w:rPr>
          <w:rFonts w:ascii="Times New Roman" w:hAnsi="Times New Roman"/>
          <w:sz w:val="28"/>
          <w:szCs w:val="28"/>
        </w:rPr>
        <w:t xml:space="preserve">от 11.02.2020 № 76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3A012A88" w14:textId="2506474E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5A04D4" w:rsidRPr="00D84066">
        <w:rPr>
          <w:rFonts w:ascii="Times New Roman" w:hAnsi="Times New Roman"/>
          <w:sz w:val="28"/>
          <w:szCs w:val="28"/>
        </w:rPr>
        <w:t xml:space="preserve">от 10.03.2020 № 111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59C9723B" w14:textId="2721DD58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5A04D4" w:rsidRPr="00D84066">
        <w:rPr>
          <w:rFonts w:ascii="Times New Roman" w:hAnsi="Times New Roman"/>
          <w:sz w:val="28"/>
          <w:szCs w:val="28"/>
        </w:rPr>
        <w:t xml:space="preserve">от 27.04.2020 № 207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20301E92" w14:textId="4DE7A6D0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5A04D4" w:rsidRPr="00D84066">
        <w:rPr>
          <w:rFonts w:ascii="Times New Roman" w:hAnsi="Times New Roman"/>
          <w:sz w:val="28"/>
          <w:szCs w:val="28"/>
        </w:rPr>
        <w:t xml:space="preserve">от 24.09.2020 № 469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71119869" w14:textId="76327ADE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30.03.2021 № 176 </w:t>
      </w:r>
      <w:r w:rsidR="005A04D4" w:rsidRPr="00D84066">
        <w:rPr>
          <w:rFonts w:ascii="Times New Roman" w:hAnsi="Times New Roman"/>
          <w:sz w:val="28"/>
          <w:szCs w:val="28"/>
        </w:rPr>
        <w:t>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 xml:space="preserve"> № 253»;</w:t>
      </w:r>
    </w:p>
    <w:p w14:paraId="4B10D806" w14:textId="525F7F1E" w:rsidR="005A04D4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09.08.2021 № 444 </w:t>
      </w:r>
      <w:r w:rsidR="005A04D4" w:rsidRPr="00D84066">
        <w:rPr>
          <w:rFonts w:ascii="Times New Roman" w:hAnsi="Times New Roman"/>
          <w:sz w:val="28"/>
          <w:szCs w:val="28"/>
        </w:rPr>
        <w:t xml:space="preserve">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5A04D4" w:rsidRPr="00D84066">
        <w:rPr>
          <w:rFonts w:ascii="Times New Roman" w:hAnsi="Times New Roman"/>
          <w:sz w:val="28"/>
          <w:szCs w:val="28"/>
        </w:rPr>
        <w:t>№ 253»;</w:t>
      </w:r>
    </w:p>
    <w:p w14:paraId="603C3CF6" w14:textId="6848EE03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30.09.2021 № 539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01FBA0F5" w14:textId="3D7EEE2C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06.05.2022 № 212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2D5A8696" w14:textId="2D8F1755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от </w:t>
      </w:r>
      <w:r w:rsidR="00867897" w:rsidRPr="00D84066">
        <w:rPr>
          <w:rFonts w:ascii="Times New Roman" w:hAnsi="Times New Roman"/>
          <w:sz w:val="28"/>
          <w:szCs w:val="28"/>
        </w:rPr>
        <w:t xml:space="preserve">05.07.2022 № 339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</w:t>
      </w:r>
      <w:r w:rsidR="00867897" w:rsidRPr="00D84066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04E9E916" w14:textId="0CCFA148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26.12.2022 № 740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1C9FAB24" w14:textId="79525186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03.04.2023 № 211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347535C2" w14:textId="142B5ECF" w:rsidR="006E1826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09.06.2023 № 367 «О внесении изменений в постановление администрации муниципального образования «Городской округ Ногликский» </w:t>
      </w:r>
      <w:r w:rsidR="00D84066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от 30.09.2021 № 539»;</w:t>
      </w:r>
    </w:p>
    <w:p w14:paraId="0F9C175D" w14:textId="32EE88DC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>от 29.06.2023 № 419 «О внесении изменений в муниципальную программу «Развитие образования в муниципальном образовании «Городской округ Ногликский»;</w:t>
      </w:r>
    </w:p>
    <w:p w14:paraId="723913FD" w14:textId="7C1C88E3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 xml:space="preserve">от 29.11.2023 № 734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12C0BC83" w14:textId="53AF71CC" w:rsidR="00867897" w:rsidRPr="00D84066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>от 04.03.2024 № 127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Ногликский» от 13.04.2015</w:t>
      </w:r>
      <w:r w:rsidR="00174828">
        <w:rPr>
          <w:rFonts w:ascii="Times New Roman" w:hAnsi="Times New Roman"/>
          <w:sz w:val="28"/>
          <w:szCs w:val="28"/>
        </w:rPr>
        <w:br/>
      </w:r>
      <w:r w:rsidR="00867897" w:rsidRPr="00D84066">
        <w:rPr>
          <w:rFonts w:ascii="Times New Roman" w:hAnsi="Times New Roman"/>
          <w:sz w:val="28"/>
          <w:szCs w:val="28"/>
        </w:rPr>
        <w:t>№ 253»;</w:t>
      </w:r>
    </w:p>
    <w:p w14:paraId="070C9AC7" w14:textId="4B69FB71" w:rsidR="00867897" w:rsidRDefault="002F455A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</w:t>
      </w:r>
      <w:r w:rsidR="00867897" w:rsidRPr="00D84066">
        <w:rPr>
          <w:rFonts w:ascii="Times New Roman" w:hAnsi="Times New Roman"/>
          <w:sz w:val="28"/>
          <w:szCs w:val="28"/>
        </w:rPr>
        <w:t>от 26.11.2024 № 738 «О внесении изменений в муниципальную программу «Развитие образования в муниципальном образовании «Городской округ Ногликский», утвержденную постановлением администрации муниципального образования «Городской округ Н</w:t>
      </w:r>
      <w:r w:rsidR="00D00A82" w:rsidRPr="00D84066">
        <w:rPr>
          <w:rFonts w:ascii="Times New Roman" w:hAnsi="Times New Roman"/>
          <w:sz w:val="28"/>
          <w:szCs w:val="28"/>
        </w:rPr>
        <w:t xml:space="preserve">огликский» от 13.04.2015 </w:t>
      </w:r>
      <w:r w:rsidR="00174828">
        <w:rPr>
          <w:rFonts w:ascii="Times New Roman" w:hAnsi="Times New Roman"/>
          <w:sz w:val="28"/>
          <w:szCs w:val="28"/>
        </w:rPr>
        <w:br/>
      </w:r>
      <w:r w:rsidR="00D00A82" w:rsidRPr="00D84066">
        <w:rPr>
          <w:rFonts w:ascii="Times New Roman" w:hAnsi="Times New Roman"/>
          <w:sz w:val="28"/>
          <w:szCs w:val="28"/>
        </w:rPr>
        <w:t>№ 253»</w:t>
      </w:r>
      <w:r w:rsidR="00946B03">
        <w:rPr>
          <w:rFonts w:ascii="Times New Roman" w:hAnsi="Times New Roman"/>
          <w:sz w:val="28"/>
          <w:szCs w:val="28"/>
        </w:rPr>
        <w:t>.</w:t>
      </w:r>
    </w:p>
    <w:p w14:paraId="4617AD7E" w14:textId="7F7807F1" w:rsidR="00946B03" w:rsidRPr="00D84066" w:rsidRDefault="00946B03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</w:t>
      </w:r>
      <w:r w:rsidRPr="00946B03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946B0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Ногликский муниципальный округ Сахалинской области:</w:t>
      </w:r>
    </w:p>
    <w:p w14:paraId="7C16CE9F" w14:textId="6C9A8F9E" w:rsidR="00D00A82" w:rsidRPr="00D84066" w:rsidRDefault="00D00A82" w:rsidP="001748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- от 11.02.2025 № 50 «О внесении изменений в постановление администрации муниципального образования «Городской округ Ногликский» от 13.04.2015 № 253 «Об утверждении муниципальной программы </w:t>
      </w:r>
      <w:r w:rsidRPr="00D84066">
        <w:rPr>
          <w:rFonts w:ascii="Times New Roman" w:hAnsi="Times New Roman"/>
          <w:bCs/>
          <w:sz w:val="28"/>
          <w:szCs w:val="28"/>
        </w:rPr>
        <w:t xml:space="preserve">«Развитие образования в муниципальном образовании </w:t>
      </w:r>
      <w:r w:rsidRPr="00D84066">
        <w:rPr>
          <w:rFonts w:ascii="Times New Roman" w:hAnsi="Times New Roman"/>
          <w:sz w:val="28"/>
          <w:szCs w:val="28"/>
        </w:rPr>
        <w:t>«Городской округ Ногликский».</w:t>
      </w:r>
    </w:p>
    <w:p w14:paraId="0C944B92" w14:textId="49755A42" w:rsidR="00A026A4" w:rsidRPr="00D84066" w:rsidRDefault="00A026A4" w:rsidP="006B64F5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D84066">
        <w:rPr>
          <w:rFonts w:ascii="Times New Roman" w:hAnsi="Times New Roman"/>
          <w:sz w:val="28"/>
          <w:szCs w:val="28"/>
        </w:rPr>
        <w:br/>
      </w:r>
      <w:r w:rsidRPr="00D84066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 w:rsidR="00191313" w:rsidRPr="00D84066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D84066">
        <w:rPr>
          <w:rFonts w:ascii="Times New Roman" w:hAnsi="Times New Roman"/>
          <w:sz w:val="28"/>
          <w:szCs w:val="28"/>
        </w:rPr>
        <w:t xml:space="preserve"> в</w:t>
      </w:r>
      <w:r w:rsidR="00946B03">
        <w:rPr>
          <w:rFonts w:ascii="Times New Roman" w:hAnsi="Times New Roman"/>
          <w:sz w:val="28"/>
          <w:szCs w:val="28"/>
        </w:rPr>
        <w:t xml:space="preserve"> информационно-телекоммуникационной</w:t>
      </w:r>
      <w:r w:rsidRPr="00D84066">
        <w:rPr>
          <w:rFonts w:ascii="Times New Roman" w:hAnsi="Times New Roman"/>
          <w:sz w:val="28"/>
          <w:szCs w:val="28"/>
        </w:rPr>
        <w:t xml:space="preserve"> сети «Интернет».</w:t>
      </w:r>
    </w:p>
    <w:p w14:paraId="099A65B7" w14:textId="77777777" w:rsidR="00867897" w:rsidRPr="00D84066" w:rsidRDefault="00850A51" w:rsidP="006B64F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>4. На</w:t>
      </w:r>
      <w:bookmarkStart w:id="0" w:name="_GoBack"/>
      <w:bookmarkEnd w:id="0"/>
      <w:r w:rsidRPr="00D84066">
        <w:rPr>
          <w:rFonts w:ascii="Times New Roman" w:hAnsi="Times New Roman"/>
          <w:sz w:val="28"/>
          <w:szCs w:val="28"/>
        </w:rPr>
        <w:t>стоящее постановление вступает в силу с момента его опубликования и распространяется на правоотношения, возникающие с 01 января 2026 года.</w:t>
      </w:r>
    </w:p>
    <w:p w14:paraId="033CD169" w14:textId="4CA131F3" w:rsidR="00850A51" w:rsidRPr="00D84066" w:rsidRDefault="00850A51" w:rsidP="006B64F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lastRenderedPageBreak/>
        <w:t xml:space="preserve">5. Контроль за </w:t>
      </w:r>
      <w:r w:rsidR="00D57ADD">
        <w:rPr>
          <w:rFonts w:ascii="Times New Roman" w:hAnsi="Times New Roman"/>
          <w:sz w:val="28"/>
          <w:szCs w:val="28"/>
        </w:rPr>
        <w:t>ис</w:t>
      </w:r>
      <w:r w:rsidRPr="00D84066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D84066">
        <w:rPr>
          <w:rFonts w:ascii="Times New Roman" w:hAnsi="Times New Roman"/>
          <w:sz w:val="28"/>
          <w:szCs w:val="28"/>
        </w:rPr>
        <w:br/>
      </w:r>
      <w:r w:rsidRPr="00D84066">
        <w:rPr>
          <w:rFonts w:ascii="Times New Roman" w:hAnsi="Times New Roman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D84066">
        <w:rPr>
          <w:rFonts w:ascii="Times New Roman" w:hAnsi="Times New Roman"/>
          <w:sz w:val="28"/>
          <w:szCs w:val="28"/>
        </w:rPr>
        <w:t>Русанова</w:t>
      </w:r>
      <w:proofErr w:type="spellEnd"/>
      <w:r w:rsidR="00D84066" w:rsidRPr="00D84066">
        <w:rPr>
          <w:rFonts w:ascii="Times New Roman" w:hAnsi="Times New Roman"/>
          <w:sz w:val="28"/>
          <w:szCs w:val="28"/>
        </w:rPr>
        <w:t xml:space="preserve"> Я.С.</w:t>
      </w:r>
    </w:p>
    <w:p w14:paraId="4F3A57E6" w14:textId="7CAA7835" w:rsidR="00850A51" w:rsidRPr="00D84066" w:rsidRDefault="00850A51" w:rsidP="006B64F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C4AF996" w14:textId="77777777" w:rsidR="00850A51" w:rsidRPr="00D84066" w:rsidRDefault="00850A51" w:rsidP="006B6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9F1744" w14:textId="77777777" w:rsidR="006B64F5" w:rsidRPr="00D84066" w:rsidRDefault="006B64F5" w:rsidP="006B6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55B09B" w14:textId="77777777" w:rsidR="00554C31" w:rsidRPr="00D84066" w:rsidRDefault="00FF0F7B" w:rsidP="006B6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Мэр </w:t>
      </w:r>
      <w:r w:rsidR="00554C31" w:rsidRPr="00D84066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7964FE3A" w14:textId="77777777" w:rsidR="00850A51" w:rsidRPr="00D84066" w:rsidRDefault="00850A51" w:rsidP="006B6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3279E1B2" w14:textId="63BBE838" w:rsidR="00554C31" w:rsidRPr="00D84066" w:rsidRDefault="00850A51" w:rsidP="006B64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4066">
        <w:rPr>
          <w:rFonts w:ascii="Times New Roman" w:hAnsi="Times New Roman"/>
          <w:sz w:val="28"/>
          <w:szCs w:val="28"/>
        </w:rPr>
        <w:t>Сахалинской области</w:t>
      </w:r>
      <w:r w:rsidR="00554C31" w:rsidRPr="00D84066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554C31" w:rsidRPr="00D84066">
        <w:rPr>
          <w:rFonts w:ascii="Times New Roman" w:hAnsi="Times New Roman"/>
          <w:sz w:val="28"/>
          <w:szCs w:val="28"/>
        </w:rPr>
        <w:tab/>
      </w:r>
      <w:r w:rsidR="00554C31" w:rsidRPr="00D84066">
        <w:rPr>
          <w:rFonts w:ascii="Times New Roman" w:hAnsi="Times New Roman"/>
          <w:sz w:val="28"/>
          <w:szCs w:val="28"/>
        </w:rPr>
        <w:tab/>
        <w:t xml:space="preserve">    </w:t>
      </w:r>
      <w:r w:rsidR="004E1139" w:rsidRPr="00D84066">
        <w:rPr>
          <w:rFonts w:ascii="Times New Roman" w:hAnsi="Times New Roman"/>
          <w:sz w:val="28"/>
          <w:szCs w:val="28"/>
        </w:rPr>
        <w:t xml:space="preserve">          </w:t>
      </w:r>
      <w:r w:rsidR="00554C31" w:rsidRPr="00D84066">
        <w:rPr>
          <w:rFonts w:ascii="Times New Roman" w:hAnsi="Times New Roman"/>
          <w:sz w:val="28"/>
          <w:szCs w:val="28"/>
        </w:rPr>
        <w:t xml:space="preserve"> </w:t>
      </w:r>
      <w:r w:rsidR="006B64F5" w:rsidRPr="00D84066">
        <w:rPr>
          <w:rFonts w:ascii="Times New Roman" w:hAnsi="Times New Roman"/>
          <w:sz w:val="28"/>
          <w:szCs w:val="28"/>
        </w:rPr>
        <w:t xml:space="preserve">       </w:t>
      </w:r>
      <w:r w:rsidR="00554C31" w:rsidRPr="00D84066">
        <w:rPr>
          <w:rFonts w:ascii="Times New Roman" w:hAnsi="Times New Roman"/>
          <w:sz w:val="28"/>
          <w:szCs w:val="28"/>
        </w:rPr>
        <w:t xml:space="preserve"> </w:t>
      </w:r>
      <w:r w:rsidR="00174828">
        <w:rPr>
          <w:rFonts w:ascii="Times New Roman" w:hAnsi="Times New Roman"/>
          <w:sz w:val="28"/>
          <w:szCs w:val="28"/>
        </w:rPr>
        <w:t xml:space="preserve">        </w:t>
      </w:r>
      <w:r w:rsidRPr="00D84066">
        <w:rPr>
          <w:rFonts w:ascii="Times New Roman" w:hAnsi="Times New Roman"/>
          <w:sz w:val="28"/>
          <w:szCs w:val="28"/>
        </w:rPr>
        <w:t xml:space="preserve">       С.В. Гурьянов</w:t>
      </w:r>
    </w:p>
    <w:sectPr w:rsidR="00554C31" w:rsidRPr="00D84066" w:rsidSect="00174828">
      <w:headerReference w:type="even" r:id="rId8"/>
      <w:headerReference w:type="default" r:id="rId9"/>
      <w:pgSz w:w="11906" w:h="16838" w:code="9"/>
      <w:pgMar w:top="1134" w:right="707" w:bottom="851" w:left="1701" w:header="720" w:footer="72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A8C0E" w14:textId="77777777" w:rsidR="00B25560" w:rsidRDefault="00B25560">
      <w:pPr>
        <w:spacing w:after="0" w:line="240" w:lineRule="auto"/>
      </w:pPr>
      <w:r>
        <w:separator/>
      </w:r>
    </w:p>
  </w:endnote>
  <w:endnote w:type="continuationSeparator" w:id="0">
    <w:p w14:paraId="1A6BDDFD" w14:textId="77777777" w:rsidR="00B25560" w:rsidRDefault="00B25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0BD2A" w14:textId="77777777" w:rsidR="00B25560" w:rsidRDefault="00B25560">
      <w:pPr>
        <w:spacing w:after="0" w:line="240" w:lineRule="auto"/>
      </w:pPr>
      <w:r>
        <w:separator/>
      </w:r>
    </w:p>
  </w:footnote>
  <w:footnote w:type="continuationSeparator" w:id="0">
    <w:p w14:paraId="2A85CB07" w14:textId="77777777" w:rsidR="00B25560" w:rsidRDefault="00B25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7A2F1" w14:textId="77777777" w:rsidR="00B25560" w:rsidRDefault="005B2CCC" w:rsidP="003F7F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255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42BA9D" w14:textId="77777777" w:rsidR="00B25560" w:rsidRDefault="00B255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09A1" w14:textId="1C819662" w:rsidR="00B25560" w:rsidRDefault="005B2CCC" w:rsidP="003F7F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255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4828">
      <w:rPr>
        <w:rStyle w:val="a5"/>
        <w:noProof/>
      </w:rPr>
      <w:t>6</w:t>
    </w:r>
    <w:r>
      <w:rPr>
        <w:rStyle w:val="a5"/>
      </w:rPr>
      <w:fldChar w:fldCharType="end"/>
    </w:r>
  </w:p>
  <w:p w14:paraId="1EDE34EA" w14:textId="77777777" w:rsidR="00B25560" w:rsidRDefault="00B255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5DB"/>
    <w:multiLevelType w:val="hybridMultilevel"/>
    <w:tmpl w:val="B5E6C8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E2E6268"/>
    <w:multiLevelType w:val="hybridMultilevel"/>
    <w:tmpl w:val="E0AA8E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1E37DB6"/>
    <w:multiLevelType w:val="hybridMultilevel"/>
    <w:tmpl w:val="F938A0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EC3138"/>
    <w:multiLevelType w:val="hybridMultilevel"/>
    <w:tmpl w:val="CE345B18"/>
    <w:lvl w:ilvl="0" w:tplc="8E38983A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60684C70"/>
    <w:multiLevelType w:val="hybridMultilevel"/>
    <w:tmpl w:val="3A8EC51A"/>
    <w:lvl w:ilvl="0" w:tplc="D90428E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98"/>
    <w:rsid w:val="00006B18"/>
    <w:rsid w:val="000110BC"/>
    <w:rsid w:val="000349DE"/>
    <w:rsid w:val="0004171B"/>
    <w:rsid w:val="00053BD0"/>
    <w:rsid w:val="000978ED"/>
    <w:rsid w:val="000A11A4"/>
    <w:rsid w:val="000D6730"/>
    <w:rsid w:val="00111C63"/>
    <w:rsid w:val="00174828"/>
    <w:rsid w:val="00175EA5"/>
    <w:rsid w:val="00191313"/>
    <w:rsid w:val="001E0398"/>
    <w:rsid w:val="002B4F66"/>
    <w:rsid w:val="002E5EDA"/>
    <w:rsid w:val="002E6148"/>
    <w:rsid w:val="002F455A"/>
    <w:rsid w:val="003F7F97"/>
    <w:rsid w:val="004438DB"/>
    <w:rsid w:val="004507B7"/>
    <w:rsid w:val="004E1139"/>
    <w:rsid w:val="005148BD"/>
    <w:rsid w:val="00554C31"/>
    <w:rsid w:val="0056713D"/>
    <w:rsid w:val="005A04D4"/>
    <w:rsid w:val="005B2CCC"/>
    <w:rsid w:val="006B64F5"/>
    <w:rsid w:val="006D1722"/>
    <w:rsid w:val="006E1826"/>
    <w:rsid w:val="00716E29"/>
    <w:rsid w:val="0076265C"/>
    <w:rsid w:val="007A5C92"/>
    <w:rsid w:val="007A5CA4"/>
    <w:rsid w:val="00850A51"/>
    <w:rsid w:val="0085785A"/>
    <w:rsid w:val="00867897"/>
    <w:rsid w:val="008B6E09"/>
    <w:rsid w:val="0090052B"/>
    <w:rsid w:val="00946B03"/>
    <w:rsid w:val="009518A6"/>
    <w:rsid w:val="00987DB5"/>
    <w:rsid w:val="00A026A4"/>
    <w:rsid w:val="00A54430"/>
    <w:rsid w:val="00AB4659"/>
    <w:rsid w:val="00B0367B"/>
    <w:rsid w:val="00B22F80"/>
    <w:rsid w:val="00B25560"/>
    <w:rsid w:val="00B25688"/>
    <w:rsid w:val="00B35B8B"/>
    <w:rsid w:val="00B568F2"/>
    <w:rsid w:val="00B742FA"/>
    <w:rsid w:val="00C167C2"/>
    <w:rsid w:val="00CB3657"/>
    <w:rsid w:val="00CD31FE"/>
    <w:rsid w:val="00D00A82"/>
    <w:rsid w:val="00D1239C"/>
    <w:rsid w:val="00D57ADD"/>
    <w:rsid w:val="00D75022"/>
    <w:rsid w:val="00D77952"/>
    <w:rsid w:val="00D84066"/>
    <w:rsid w:val="00DB7DD4"/>
    <w:rsid w:val="00E13C87"/>
    <w:rsid w:val="00E435BE"/>
    <w:rsid w:val="00EB3B48"/>
    <w:rsid w:val="00EB4D54"/>
    <w:rsid w:val="00EC55D6"/>
    <w:rsid w:val="00ED0E2D"/>
    <w:rsid w:val="00F026E9"/>
    <w:rsid w:val="00F755C9"/>
    <w:rsid w:val="00FC6C07"/>
    <w:rsid w:val="00FF0F7B"/>
    <w:rsid w:val="00FF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72F8"/>
  <w15:docId w15:val="{36FCF297-0AC5-4980-B269-F4A56D1C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2FA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56713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4C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rsid w:val="00554C31"/>
    <w:rPr>
      <w:rFonts w:ascii="Times New Roman" w:eastAsia="Times New Roman" w:hAnsi="Times New Roman"/>
    </w:rPr>
  </w:style>
  <w:style w:type="character" w:styleId="a5">
    <w:name w:val="page number"/>
    <w:uiPriority w:val="99"/>
    <w:rsid w:val="00554C31"/>
  </w:style>
  <w:style w:type="paragraph" w:styleId="a6">
    <w:name w:val="Balloon Text"/>
    <w:basedOn w:val="a"/>
    <w:link w:val="a7"/>
    <w:uiPriority w:val="99"/>
    <w:semiHidden/>
    <w:unhideWhenUsed/>
    <w:rsid w:val="00554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54C31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111C6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B4659"/>
    <w:rPr>
      <w:rFonts w:ascii="Times New Roman" w:hAnsi="Times New Roman" w:cs="Times New Roman"/>
      <w:color w:val="0000FF"/>
      <w:u w:val="single"/>
    </w:rPr>
  </w:style>
  <w:style w:type="paragraph" w:customStyle="1" w:styleId="ConsPlusCell">
    <w:name w:val="ConsPlusCell"/>
    <w:uiPriority w:val="99"/>
    <w:rsid w:val="00A544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6713D"/>
    <w:rPr>
      <w:rFonts w:ascii="Times New Roman" w:eastAsia="Times New Roman" w:hAnsi="Times New Roman"/>
      <w:b/>
      <w:sz w:val="28"/>
    </w:rPr>
  </w:style>
  <w:style w:type="paragraph" w:styleId="aa">
    <w:name w:val="Body Text Indent"/>
    <w:basedOn w:val="a"/>
    <w:link w:val="ab"/>
    <w:uiPriority w:val="99"/>
    <w:rsid w:val="006E18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6E1826"/>
    <w:rPr>
      <w:rFonts w:ascii="Times New Roman" w:eastAsia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shetnikova\Documents\&#1052;&#1086;&#1080;%20&#1076;&#1086;&#1082;&#1091;&#1084;&#1077;&#1085;&#1090;&#1099;\&#1055;&#1056;&#1054;&#1043;&#1056;&#1040;&#1052;&#1052;&#1040;\&#1055;&#1056;&#1054;&#1043;&#1056;&#1040;&#1052;&#1052;&#1040;%20%2015-25\&#1055;&#1086;&#1089;&#1090;&#1072;&#1085;&#1086;&#1074;&#1083;&#1077;&#1085;&#1080;&#1077;%20&#1085;&#1086;&#1074;&#1086;&#1077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4578B7F47447E09CFE98F0B3DAC9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DB8F39-3628-4724-985F-1DD4BA474761}"/>
      </w:docPartPr>
      <w:docPartBody>
        <w:p w:rsidR="00DE44A2" w:rsidRDefault="006E07B6" w:rsidP="006E07B6">
          <w:pPr>
            <w:pStyle w:val="D14578B7F47447E09CFE98F0B3DAC9E2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129BDDA0114D41769104451A6AB2D9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04A864-C809-469A-8977-BE5BB089E51F}"/>
      </w:docPartPr>
      <w:docPartBody>
        <w:p w:rsidR="00DE44A2" w:rsidRDefault="006E07B6" w:rsidP="006E07B6">
          <w:pPr>
            <w:pStyle w:val="129BDDA0114D41769104451A6AB2D98A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B6"/>
    <w:rsid w:val="006E07B6"/>
    <w:rsid w:val="00DE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4578B7F47447E09CFE98F0B3DAC9E2">
    <w:name w:val="D14578B7F47447E09CFE98F0B3DAC9E2"/>
    <w:rsid w:val="006E07B6"/>
  </w:style>
  <w:style w:type="paragraph" w:customStyle="1" w:styleId="129BDDA0114D41769104451A6AB2D98A">
    <w:name w:val="129BDDA0114D41769104451A6AB2D98A"/>
    <w:rsid w:val="006E07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новое</Template>
  <TotalTime>166</TotalTime>
  <Pages>6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 С. Соколова</cp:lastModifiedBy>
  <cp:revision>18</cp:revision>
  <cp:lastPrinted>2025-03-10T23:52:00Z</cp:lastPrinted>
  <dcterms:created xsi:type="dcterms:W3CDTF">2025-02-04T00:20:00Z</dcterms:created>
  <dcterms:modified xsi:type="dcterms:W3CDTF">2025-03-10T23:53:00Z</dcterms:modified>
</cp:coreProperties>
</file>